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5B15BAA3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6BA5E02B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5595D379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6FDE9A8D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49DC0C02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19C57B13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480F5348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0EFAC0A9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44BDBC28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3DE81D2D" w14:textId="77777777">
      <w:pPr>
        <w:rPr>
          <w:rFonts w:ascii="Arial" w:hAnsi="Arial" w:cs="Arial"/>
        </w:rPr>
      </w:pPr>
    </w:p>
    <w:p w:rsidR="005172D0" w:rsidP="005172D0" w:rsidRDefault="005172D0" w14:paraId="0CB42E9A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C5752D">
        <w:rPr>
          <w:rFonts w:ascii="Arial" w:hAnsi="Arial" w:cs="Arial"/>
        </w:rPr>
        <w:t>Hans-Kristianu Baturu</w:t>
      </w:r>
      <w:r w:rsidR="00591393">
        <w:rPr>
          <w:rFonts w:ascii="Arial" w:hAnsi="Arial" w:cs="Arial"/>
        </w:rPr>
        <w:t xml:space="preserve">, </w:t>
      </w:r>
      <w:r w:rsidR="00C5752D">
        <w:rPr>
          <w:rFonts w:ascii="Arial" w:hAnsi="Arial" w:cs="Arial"/>
        </w:rPr>
        <w:t>29</w:t>
      </w:r>
      <w:r w:rsidR="00B36ABF">
        <w:rPr>
          <w:rFonts w:ascii="Arial" w:hAnsi="Arial" w:cs="Arial"/>
        </w:rPr>
        <w:t xml:space="preserve">. </w:t>
      </w:r>
      <w:r w:rsidR="00F629E5">
        <w:rPr>
          <w:rFonts w:ascii="Arial" w:hAnsi="Arial" w:cs="Arial"/>
        </w:rPr>
        <w:t>lipnja</w:t>
      </w:r>
      <w:r w:rsidR="00C75196">
        <w:rPr>
          <w:rFonts w:ascii="Arial" w:hAnsi="Arial" w:cs="Arial"/>
        </w:rPr>
        <w:t xml:space="preserve"> 202</w:t>
      </w:r>
      <w:r w:rsidR="00B613DF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776C88F5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19CF15FE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388B75D5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59344DE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921FCB">
        <w:rPr>
          <w:rFonts w:ascii="Arial" w:hAnsi="Arial" w:cs="Arial"/>
        </w:rPr>
        <w:t>Hans-Kristianu Baturu</w:t>
      </w:r>
      <w:r w:rsidR="00B36ABF">
        <w:rPr>
          <w:rFonts w:ascii="Arial" w:hAnsi="Arial" w:cs="Arial"/>
        </w:rPr>
        <w:t xml:space="preserve">, OIB </w:t>
      </w:r>
      <w:r w:rsidR="00921FCB">
        <w:rPr>
          <w:rFonts w:ascii="Arial" w:hAnsi="Arial" w:cs="Arial"/>
        </w:rPr>
        <w:t>85632924700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921FCB">
        <w:rPr>
          <w:rFonts w:ascii="Arial" w:hAnsi="Arial" w:cs="Arial"/>
        </w:rPr>
        <w:t>Galovcu, Galovac ulica IX 5</w:t>
      </w:r>
      <w:r w:rsidR="001919F7">
        <w:rPr>
          <w:rFonts w:ascii="Arial" w:hAnsi="Arial" w:cs="Arial"/>
        </w:rPr>
        <w:t xml:space="preserve">, zbog prekršaja iz članka </w:t>
      </w:r>
      <w:r w:rsidR="0009499E">
        <w:rPr>
          <w:rFonts w:ascii="Arial" w:hAnsi="Arial" w:cs="Arial"/>
        </w:rPr>
        <w:t>17</w:t>
      </w:r>
      <w:r w:rsidR="00FC067D">
        <w:rPr>
          <w:rFonts w:ascii="Arial" w:hAnsi="Arial" w:cs="Arial"/>
        </w:rPr>
        <w:t>.</w:t>
      </w:r>
      <w:r w:rsidR="00921FCB">
        <w:rPr>
          <w:rFonts w:ascii="Arial" w:hAnsi="Arial" w:cs="Arial"/>
        </w:rPr>
        <w:t xml:space="preserve"> i dr.</w:t>
      </w:r>
      <w:r w:rsidR="000B1E26">
        <w:rPr>
          <w:rFonts w:ascii="Arial" w:hAnsi="Arial" w:cs="Arial"/>
        </w:rPr>
        <w:t xml:space="preserve"> </w:t>
      </w:r>
      <w:r w:rsidR="00904739">
        <w:rPr>
          <w:rFonts w:ascii="Arial" w:hAnsi="Arial" w:cs="Arial"/>
        </w:rPr>
        <w:t xml:space="preserve">Zakona o </w:t>
      </w:r>
      <w:r w:rsidR="00921FCB">
        <w:rPr>
          <w:rFonts w:ascii="Arial" w:hAnsi="Arial" w:cs="Arial"/>
        </w:rPr>
        <w:t>prekršajima protiv javnog reda i mira</w:t>
      </w:r>
      <w:r>
        <w:rPr>
          <w:rFonts w:ascii="Arial" w:hAnsi="Arial" w:cs="Arial"/>
        </w:rPr>
        <w:t>.</w:t>
      </w:r>
    </w:p>
    <w:p w:rsidR="005172D0" w:rsidP="005172D0" w:rsidRDefault="005172D0" w14:paraId="469EB6B2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51D3A195" w14:textId="77777777">
      <w:pPr>
        <w:jc w:val="both"/>
        <w:rPr>
          <w:rFonts w:ascii="Arial" w:hAnsi="Arial" w:cs="Arial"/>
        </w:rPr>
      </w:pPr>
    </w:p>
    <w:p w:rsidR="005172D0" w:rsidP="005172D0" w:rsidRDefault="005172D0" w14:paraId="3EEA9F9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E3DA5">
        <w:rPr>
          <w:rFonts w:ascii="Arial" w:hAnsi="Arial" w:cs="Arial"/>
        </w:rPr>
        <w:t>Općinskog</w:t>
      </w:r>
      <w:r w:rsidR="00904739">
        <w:rPr>
          <w:rFonts w:ascii="Arial" w:hAnsi="Arial" w:cs="Arial"/>
        </w:rPr>
        <w:t xml:space="preserve"> suda u </w:t>
      </w:r>
      <w:r w:rsidR="00FD0461">
        <w:rPr>
          <w:rFonts w:ascii="Arial" w:hAnsi="Arial" w:cs="Arial"/>
        </w:rPr>
        <w:t>Novom Zagrebu,</w:t>
      </w:r>
      <w:r w:rsidR="0009499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>ovni broj Pp</w:t>
      </w:r>
      <w:r w:rsidR="00B36ABF">
        <w:rPr>
          <w:rFonts w:ascii="Arial" w:hAnsi="Arial" w:cs="Arial"/>
        </w:rPr>
        <w:t>-</w:t>
      </w:r>
      <w:r w:rsidR="00350F6E">
        <w:rPr>
          <w:rFonts w:ascii="Arial" w:hAnsi="Arial" w:cs="Arial"/>
        </w:rPr>
        <w:t>2150</w:t>
      </w:r>
      <w:r w:rsidR="00174130">
        <w:rPr>
          <w:rFonts w:ascii="Arial" w:hAnsi="Arial" w:cs="Arial"/>
        </w:rPr>
        <w:t>/20</w:t>
      </w:r>
      <w:r w:rsidR="00DC2500">
        <w:rPr>
          <w:rFonts w:ascii="Arial" w:hAnsi="Arial" w:cs="Arial"/>
        </w:rPr>
        <w:t>2</w:t>
      </w:r>
      <w:r w:rsidR="000B1E26">
        <w:rPr>
          <w:rFonts w:ascii="Arial" w:hAnsi="Arial" w:cs="Arial"/>
        </w:rPr>
        <w:t>3</w:t>
      </w:r>
      <w:r w:rsidR="00A0264F">
        <w:rPr>
          <w:rFonts w:ascii="Arial" w:hAnsi="Arial" w:cs="Arial"/>
        </w:rPr>
        <w:t xml:space="preserve"> od </w:t>
      </w:r>
      <w:r w:rsidR="00350F6E">
        <w:rPr>
          <w:rFonts w:ascii="Arial" w:hAnsi="Arial" w:cs="Arial"/>
        </w:rPr>
        <w:t>3</w:t>
      </w:r>
      <w:r w:rsidR="00503FC1">
        <w:rPr>
          <w:rFonts w:ascii="Arial" w:hAnsi="Arial" w:cs="Arial"/>
        </w:rPr>
        <w:t xml:space="preserve">. </w:t>
      </w:r>
      <w:r w:rsidR="00350F6E">
        <w:rPr>
          <w:rFonts w:ascii="Arial" w:hAnsi="Arial" w:cs="Arial"/>
        </w:rPr>
        <w:t>lipnja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E17B65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350F6E">
        <w:rPr>
          <w:rFonts w:ascii="Arial" w:hAnsi="Arial" w:cs="Arial"/>
        </w:rPr>
        <w:t>Hans-Kristianu Baturu</w:t>
      </w:r>
      <w:r>
        <w:rPr>
          <w:rFonts w:ascii="Arial" w:hAnsi="Arial" w:cs="Arial"/>
        </w:rPr>
        <w:t xml:space="preserve"> izrečena je novčana kazna u iznosu od </w:t>
      </w:r>
      <w:r w:rsidR="0009499E">
        <w:rPr>
          <w:rFonts w:ascii="Arial" w:hAnsi="Arial" w:cs="Arial"/>
        </w:rPr>
        <w:t>2</w:t>
      </w:r>
      <w:r w:rsidR="000B1E26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0B1E26">
        <w:rPr>
          <w:rFonts w:ascii="Arial" w:hAnsi="Arial" w:cs="Arial"/>
        </w:rPr>
        <w:t>.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350F6E">
        <w:rPr>
          <w:rFonts w:ascii="Arial" w:hAnsi="Arial" w:cs="Arial"/>
        </w:rPr>
        <w:t>27</w:t>
      </w:r>
      <w:r w:rsidR="00496E34">
        <w:rPr>
          <w:rFonts w:ascii="Arial" w:hAnsi="Arial" w:cs="Arial"/>
        </w:rPr>
        <w:t xml:space="preserve">. </w:t>
      </w:r>
      <w:r w:rsidR="002B718F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0721B1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49F8D16C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69870236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7B6CB39F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1433CB15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350F6E">
        <w:rPr>
          <w:rFonts w:ascii="Arial" w:hAnsi="Arial" w:cs="Arial"/>
        </w:rPr>
        <w:t>29</w:t>
      </w:r>
      <w:r w:rsidR="00190F88">
        <w:rPr>
          <w:rFonts w:ascii="Arial" w:hAnsi="Arial" w:cs="Arial"/>
        </w:rPr>
        <w:t xml:space="preserve">. </w:t>
      </w:r>
      <w:r w:rsidR="00B90D9F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202</w:t>
      </w:r>
      <w:r w:rsidR="007C6239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2202A2E5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5A3002DB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42F12F4E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7EEA7953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043D6954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2FE7EE0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38563C8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5F5CE91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0A68418D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5CA7784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FBEA65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6FFF5FCB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330ADDF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0F724C36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39B0AB7D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9AFA051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71A62F5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2EE26AFE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3F2F4EAB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14E9B909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656C499C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017982" w:rsidP="00904739" w:rsidRDefault="005172D0" w14:paraId="0650E07C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79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osuđeniku </w:t>
      </w:r>
    </w:p>
    <w:p w:rsidR="005172D0" w:rsidP="005172D0" w:rsidRDefault="00904739" w14:paraId="67C09D5B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172D0">
        <w:rPr>
          <w:rFonts w:ascii="Arial" w:hAnsi="Arial" w:cs="Arial"/>
        </w:rPr>
        <w:t>.</w:t>
      </w:r>
      <w:r w:rsidR="00017982">
        <w:rPr>
          <w:rFonts w:ascii="Arial" w:hAnsi="Arial" w:cs="Arial"/>
        </w:rPr>
        <w:t xml:space="preserve"> </w:t>
      </w:r>
      <w:r w:rsidR="005172D0">
        <w:rPr>
          <w:rFonts w:ascii="Arial" w:hAnsi="Arial" w:cs="Arial"/>
        </w:rPr>
        <w:t xml:space="preserve">spis </w:t>
      </w:r>
    </w:p>
    <w:p w:rsidR="005172D0" w:rsidP="005172D0" w:rsidRDefault="005172D0" w14:paraId="6361A19F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33822A61" w14:textId="77777777">
      <w:pPr>
        <w:rPr>
          <w:rFonts w:ascii="Arial" w:hAnsi="Arial" w:cs="Arial"/>
        </w:rPr>
      </w:pPr>
    </w:p>
    <w:p w:rsidR="005172D0" w:rsidP="005172D0" w:rsidRDefault="005172D0" w14:paraId="23A08802" w14:textId="77777777">
      <w:pPr>
        <w:rPr>
          <w:rFonts w:ascii="Arial" w:hAnsi="Arial" w:cs="Arial"/>
        </w:rPr>
      </w:pPr>
    </w:p>
    <w:p w:rsidRPr="005172D0" w:rsidR="00A46F5A" w:rsidP="005172D0" w:rsidRDefault="00A46F5A" w14:paraId="608E741D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3F29" w:rsidP="008B2816" w:rsidRDefault="00B73F29" w14:paraId="5C4615A8" w14:textId="77777777">
      <w:pPr>
        <w:spacing w:line="240" w:lineRule="auto"/>
      </w:pPr>
      <w:r>
        <w:separator/>
      </w:r>
    </w:p>
  </w:endnote>
  <w:endnote w:type="continuationSeparator" w:id="0">
    <w:p w:rsidR="00B73F29" w:rsidP="008B2816" w:rsidRDefault="00B73F29" w14:paraId="7910A02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3F29" w:rsidP="008B2816" w:rsidRDefault="00B73F29" w14:paraId="54942B45" w14:textId="77777777">
      <w:pPr>
        <w:spacing w:line="240" w:lineRule="auto"/>
      </w:pPr>
      <w:r>
        <w:separator/>
      </w:r>
    </w:p>
  </w:footnote>
  <w:footnote w:type="continuationSeparator" w:id="0">
    <w:p w:rsidR="00B73F29" w:rsidP="008B2816" w:rsidRDefault="00B73F29" w14:paraId="44832C72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180AE6CB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A83EBE">
      <w:t>1</w:t>
    </w:r>
    <w:r w:rsidR="00E768CA">
      <w:t>8</w:t>
    </w:r>
    <w:r w:rsidR="00C5752D">
      <w:t>65</w:t>
    </w:r>
    <w:r w:rsidR="00B549D1">
      <w:t>/20</w:t>
    </w:r>
    <w:r w:rsidR="000F3F8E">
      <w:t>2</w:t>
    </w:r>
    <w:r w:rsidR="00B613DF">
      <w:t>3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AC1"/>
    <w:rsid w:val="00010F7F"/>
    <w:rsid w:val="00017982"/>
    <w:rsid w:val="00020921"/>
    <w:rsid w:val="00022A87"/>
    <w:rsid w:val="00022DDC"/>
    <w:rsid w:val="00025306"/>
    <w:rsid w:val="00025FF3"/>
    <w:rsid w:val="00026DBE"/>
    <w:rsid w:val="00032E63"/>
    <w:rsid w:val="0003343D"/>
    <w:rsid w:val="00033448"/>
    <w:rsid w:val="0003445E"/>
    <w:rsid w:val="00034694"/>
    <w:rsid w:val="000357DC"/>
    <w:rsid w:val="00036C70"/>
    <w:rsid w:val="00045531"/>
    <w:rsid w:val="00051670"/>
    <w:rsid w:val="0006541F"/>
    <w:rsid w:val="000721B1"/>
    <w:rsid w:val="00073E4C"/>
    <w:rsid w:val="000820F6"/>
    <w:rsid w:val="00082780"/>
    <w:rsid w:val="00091829"/>
    <w:rsid w:val="0009499E"/>
    <w:rsid w:val="00095C11"/>
    <w:rsid w:val="000A0CEA"/>
    <w:rsid w:val="000A3692"/>
    <w:rsid w:val="000A717D"/>
    <w:rsid w:val="000A74A2"/>
    <w:rsid w:val="000B0071"/>
    <w:rsid w:val="000B1818"/>
    <w:rsid w:val="000B1E26"/>
    <w:rsid w:val="000B34E1"/>
    <w:rsid w:val="000B5692"/>
    <w:rsid w:val="000C2AE8"/>
    <w:rsid w:val="000C3A6E"/>
    <w:rsid w:val="000C5BD2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85639"/>
    <w:rsid w:val="00190F88"/>
    <w:rsid w:val="001919F7"/>
    <w:rsid w:val="001948DA"/>
    <w:rsid w:val="001A2A2F"/>
    <w:rsid w:val="001A6784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97271"/>
    <w:rsid w:val="002A0361"/>
    <w:rsid w:val="002A5EE1"/>
    <w:rsid w:val="002A634B"/>
    <w:rsid w:val="002B0D5F"/>
    <w:rsid w:val="002B4146"/>
    <w:rsid w:val="002B718F"/>
    <w:rsid w:val="002C1468"/>
    <w:rsid w:val="002D3CDC"/>
    <w:rsid w:val="002E6B48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0D6C"/>
    <w:rsid w:val="00323BD0"/>
    <w:rsid w:val="00326B6C"/>
    <w:rsid w:val="0033340A"/>
    <w:rsid w:val="003350C5"/>
    <w:rsid w:val="00341CB5"/>
    <w:rsid w:val="00344CAA"/>
    <w:rsid w:val="00350F6E"/>
    <w:rsid w:val="003538D4"/>
    <w:rsid w:val="0035391A"/>
    <w:rsid w:val="00357E29"/>
    <w:rsid w:val="00362441"/>
    <w:rsid w:val="0037275C"/>
    <w:rsid w:val="00373D6B"/>
    <w:rsid w:val="0037527A"/>
    <w:rsid w:val="0038188C"/>
    <w:rsid w:val="00381CFF"/>
    <w:rsid w:val="00381DFC"/>
    <w:rsid w:val="003864E0"/>
    <w:rsid w:val="00395AE4"/>
    <w:rsid w:val="00396D4E"/>
    <w:rsid w:val="003A0567"/>
    <w:rsid w:val="003A78D7"/>
    <w:rsid w:val="003B0820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3357"/>
    <w:rsid w:val="00424225"/>
    <w:rsid w:val="00425594"/>
    <w:rsid w:val="00425DD5"/>
    <w:rsid w:val="004319C4"/>
    <w:rsid w:val="00454B54"/>
    <w:rsid w:val="00457DBA"/>
    <w:rsid w:val="00460489"/>
    <w:rsid w:val="00465541"/>
    <w:rsid w:val="00465FAC"/>
    <w:rsid w:val="00470666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3869"/>
    <w:rsid w:val="00564517"/>
    <w:rsid w:val="005657FA"/>
    <w:rsid w:val="00566BB0"/>
    <w:rsid w:val="0057222D"/>
    <w:rsid w:val="00575632"/>
    <w:rsid w:val="00582022"/>
    <w:rsid w:val="00585DA6"/>
    <w:rsid w:val="00585FE0"/>
    <w:rsid w:val="00591393"/>
    <w:rsid w:val="0059386C"/>
    <w:rsid w:val="00595978"/>
    <w:rsid w:val="005A3C5F"/>
    <w:rsid w:val="005A5FE3"/>
    <w:rsid w:val="005A7968"/>
    <w:rsid w:val="005B0595"/>
    <w:rsid w:val="005B7248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78E6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33CC3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70200F"/>
    <w:rsid w:val="0070421C"/>
    <w:rsid w:val="00704561"/>
    <w:rsid w:val="00705758"/>
    <w:rsid w:val="007075EC"/>
    <w:rsid w:val="007102C6"/>
    <w:rsid w:val="00713CBB"/>
    <w:rsid w:val="00714567"/>
    <w:rsid w:val="00734D54"/>
    <w:rsid w:val="00735E40"/>
    <w:rsid w:val="007370A3"/>
    <w:rsid w:val="0074100A"/>
    <w:rsid w:val="007520C6"/>
    <w:rsid w:val="00755D6E"/>
    <w:rsid w:val="00756013"/>
    <w:rsid w:val="00756697"/>
    <w:rsid w:val="0076127A"/>
    <w:rsid w:val="007640B3"/>
    <w:rsid w:val="00774135"/>
    <w:rsid w:val="00774594"/>
    <w:rsid w:val="00775A0D"/>
    <w:rsid w:val="00786C99"/>
    <w:rsid w:val="007918AB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C6239"/>
    <w:rsid w:val="007D2833"/>
    <w:rsid w:val="007D4E7A"/>
    <w:rsid w:val="007E422A"/>
    <w:rsid w:val="007F4742"/>
    <w:rsid w:val="007F6C64"/>
    <w:rsid w:val="008001DC"/>
    <w:rsid w:val="008022D1"/>
    <w:rsid w:val="00804A01"/>
    <w:rsid w:val="00804F27"/>
    <w:rsid w:val="00806126"/>
    <w:rsid w:val="008068E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81F8A"/>
    <w:rsid w:val="008910F8"/>
    <w:rsid w:val="008B1593"/>
    <w:rsid w:val="008B2816"/>
    <w:rsid w:val="008C5A67"/>
    <w:rsid w:val="008C785A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176FD"/>
    <w:rsid w:val="00920241"/>
    <w:rsid w:val="00921E0F"/>
    <w:rsid w:val="00921FCB"/>
    <w:rsid w:val="00926A13"/>
    <w:rsid w:val="00926E2B"/>
    <w:rsid w:val="00941C33"/>
    <w:rsid w:val="009570DE"/>
    <w:rsid w:val="009638B6"/>
    <w:rsid w:val="009652D8"/>
    <w:rsid w:val="00965809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976C1"/>
    <w:rsid w:val="009A03C6"/>
    <w:rsid w:val="009A1180"/>
    <w:rsid w:val="009B7697"/>
    <w:rsid w:val="009C2ED5"/>
    <w:rsid w:val="009C4D95"/>
    <w:rsid w:val="009D4040"/>
    <w:rsid w:val="009E08D6"/>
    <w:rsid w:val="009F424B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F7B"/>
    <w:rsid w:val="00A77B18"/>
    <w:rsid w:val="00A832C8"/>
    <w:rsid w:val="00A837E9"/>
    <w:rsid w:val="00A83EBE"/>
    <w:rsid w:val="00A85669"/>
    <w:rsid w:val="00A9082B"/>
    <w:rsid w:val="00A96503"/>
    <w:rsid w:val="00A96A89"/>
    <w:rsid w:val="00AA5388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AF6CC5"/>
    <w:rsid w:val="00B00565"/>
    <w:rsid w:val="00B01A9C"/>
    <w:rsid w:val="00B06526"/>
    <w:rsid w:val="00B103D8"/>
    <w:rsid w:val="00B17413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66A2"/>
    <w:rsid w:val="00B60403"/>
    <w:rsid w:val="00B613C2"/>
    <w:rsid w:val="00B613DF"/>
    <w:rsid w:val="00B62E02"/>
    <w:rsid w:val="00B701E5"/>
    <w:rsid w:val="00B72039"/>
    <w:rsid w:val="00B72724"/>
    <w:rsid w:val="00B73F29"/>
    <w:rsid w:val="00B810A2"/>
    <w:rsid w:val="00B8597D"/>
    <w:rsid w:val="00B90D9F"/>
    <w:rsid w:val="00B91EDF"/>
    <w:rsid w:val="00BB1700"/>
    <w:rsid w:val="00BB29FF"/>
    <w:rsid w:val="00BC05C6"/>
    <w:rsid w:val="00BC51D3"/>
    <w:rsid w:val="00BC62D2"/>
    <w:rsid w:val="00BD7DD6"/>
    <w:rsid w:val="00BE78AB"/>
    <w:rsid w:val="00BE7B79"/>
    <w:rsid w:val="00BF03DA"/>
    <w:rsid w:val="00BF7136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2D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949B4"/>
    <w:rsid w:val="00CA079A"/>
    <w:rsid w:val="00CA1B21"/>
    <w:rsid w:val="00CA1F3A"/>
    <w:rsid w:val="00CA2DC3"/>
    <w:rsid w:val="00CB41E4"/>
    <w:rsid w:val="00CC0503"/>
    <w:rsid w:val="00CC463C"/>
    <w:rsid w:val="00CC716D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2893"/>
    <w:rsid w:val="00D63808"/>
    <w:rsid w:val="00D641CD"/>
    <w:rsid w:val="00D67167"/>
    <w:rsid w:val="00D758F8"/>
    <w:rsid w:val="00D75E1A"/>
    <w:rsid w:val="00D7605D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13B94"/>
    <w:rsid w:val="00E15973"/>
    <w:rsid w:val="00E17B65"/>
    <w:rsid w:val="00E357DB"/>
    <w:rsid w:val="00E4346C"/>
    <w:rsid w:val="00E616E6"/>
    <w:rsid w:val="00E6771B"/>
    <w:rsid w:val="00E71872"/>
    <w:rsid w:val="00E75191"/>
    <w:rsid w:val="00E75F2D"/>
    <w:rsid w:val="00E768CA"/>
    <w:rsid w:val="00E773F1"/>
    <w:rsid w:val="00E9265C"/>
    <w:rsid w:val="00E93BAA"/>
    <w:rsid w:val="00E94587"/>
    <w:rsid w:val="00E95ADB"/>
    <w:rsid w:val="00E95EF0"/>
    <w:rsid w:val="00EA2102"/>
    <w:rsid w:val="00EA3983"/>
    <w:rsid w:val="00EA6AF4"/>
    <w:rsid w:val="00EB22FB"/>
    <w:rsid w:val="00EB2930"/>
    <w:rsid w:val="00EB479B"/>
    <w:rsid w:val="00EC26BE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39E1"/>
    <w:rsid w:val="00F07214"/>
    <w:rsid w:val="00F12581"/>
    <w:rsid w:val="00F12F00"/>
    <w:rsid w:val="00F17D08"/>
    <w:rsid w:val="00F25C73"/>
    <w:rsid w:val="00F34DC0"/>
    <w:rsid w:val="00F4168D"/>
    <w:rsid w:val="00F43003"/>
    <w:rsid w:val="00F47E8A"/>
    <w:rsid w:val="00F51EAC"/>
    <w:rsid w:val="00F56ACA"/>
    <w:rsid w:val="00F57615"/>
    <w:rsid w:val="00F61C33"/>
    <w:rsid w:val="00F629E5"/>
    <w:rsid w:val="00F757D2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C54E2"/>
    <w:rsid w:val="00FC7081"/>
    <w:rsid w:val="00FC7DEB"/>
    <w:rsid w:val="00FD0461"/>
    <w:rsid w:val="00FD2D5C"/>
    <w:rsid w:val="00FD4653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8B13CBF"/>
  <w15:docId w15:val="{DF91283C-57F8-433D-9C45-E6808EFB507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F42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424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424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424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424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lipnja 2026.</izvorni_sadrzaj>
    <derivirana_varijabla naziv="DomainObject.DatumDonosenjaOdluke_1">29.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2023.</izvorni_sadrzaj>
    <derivirana_varijabla naziv="DomainObject.Predmet.DatumOsnivanja_1">2.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Ikp-1865/2023</izvorni_sadrzaj>
    <derivirana_varijabla naziv="DomainObject.Predmet.OznakaBroj_1">Pp Ikp-1865/2023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Hans-Kristian Batur</izvorni_sadrzaj>
    <derivirana_varijabla naziv="DomainObject.Predmet.ProtustrankaFormated_1">  Hans-Kristian Batur</derivirana_varijabla>
  </DomainObject.Predmet.ProtustrankaFormated>
  <DomainObject.Predmet.ProtustrankaFormatedOIB>
    <izvorni_sadrzaj>  Hans-Kristian Batur, OIB 85632924700</izvorni_sadrzaj>
    <derivirana_varijabla naziv="DomainObject.Predmet.ProtustrankaFormatedOIB_1">  Hans-Kristian Batur, OIB 85632924700</derivirana_varijabla>
  </DomainObject.Predmet.ProtustrankaFormatedOIB>
  <DomainObject.Predmet.ProtustrankaFormatedWithAdress>
    <izvorni_sadrzaj> Hans-Kristian Batur, Galovac Ulica Ix 5, 23222 Galovac</izvorni_sadrzaj>
    <derivirana_varijabla naziv="DomainObject.Predmet.ProtustrankaFormatedWithAdress_1"> Hans-Kristian Batur, Galovac Ulica Ix 5, 23222 Galovac</derivirana_varijabla>
  </DomainObject.Predmet.ProtustrankaFormatedWithAdress>
  <DomainObject.Predmet.ProtustrankaFormatedWithAdressOIB>
    <izvorni_sadrzaj> Hans-Kristian Batur, OIB 85632924700, Galovac Ulica Ix 5, 23222 Galovac</izvorni_sadrzaj>
    <derivirana_varijabla naziv="DomainObject.Predmet.ProtustrankaFormatedWithAdressOIB_1"> Hans-Kristian Batur, OIB 85632924700, Galovac Ulica Ix 5, 23222 Galovac</derivirana_varijabla>
  </DomainObject.Predmet.ProtustrankaFormatedWithAdressOIB>
  <DomainObject.Predmet.ProtustrankaWithAdress>
    <izvorni_sadrzaj>Hans-Kristian Batur Galovac Ulica Ix 5, 23222 Galovac</izvorni_sadrzaj>
    <derivirana_varijabla naziv="DomainObject.Predmet.ProtustrankaWithAdress_1">Hans-Kristian Batur Galovac Ulica Ix 5, 23222 Galovac</derivirana_varijabla>
  </DomainObject.Predmet.ProtustrankaWithAdress>
  <DomainObject.Predmet.ProtustrankaWithAdressOIB>
    <izvorni_sadrzaj>Hans-Kristian Batur, OIB 85632924700, Galovac Ulica Ix 5, 23222 Galovac</izvorni_sadrzaj>
    <derivirana_varijabla naziv="DomainObject.Predmet.ProtustrankaWithAdressOIB_1">Hans-Kristian Batur, OIB 85632924700, Galovac Ulica Ix 5, 23222 Galovac</derivirana_varijabla>
  </DomainObject.Predmet.ProtustrankaWithAdressOIB>
  <DomainObject.Predmet.ProtustrankaNazivFormated>
    <izvorni_sadrzaj>Hans-Kristian Batur</izvorni_sadrzaj>
    <derivirana_varijabla naziv="DomainObject.Predmet.ProtustrankaNazivFormated_1">Hans-Kristian Batur</derivirana_varijabla>
  </DomainObject.Predmet.ProtustrankaNazivFormated>
  <DomainObject.Predmet.ProtustrankaNazivFormatedOIB>
    <izvorni_sadrzaj>Hans-Kristian Batur, OIB 85632924700</izvorni_sadrzaj>
    <derivirana_varijabla naziv="DomainObject.Predmet.ProtustrankaNazivFormatedOIB_1">Hans-Kristian Batur, OIB 85632924700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Hans-Kristian Batur</item>
    </izvorni_sadrzaj>
    <derivirana_varijabla naziv="DomainObject.Predmet.ProtuStrankaListFormated_1">
      <item>Hans-Kristian Batur</item>
    </derivirana_varijabla>
  </DomainObject.Predmet.ProtuStrankaListFormated>
  <DomainObject.Predmet.ProtuStrankaListFormatedOIB>
    <izvorni_sadrzaj>
      <item>Hans-Kristian Batur, OIB 85632924700</item>
    </izvorni_sadrzaj>
    <derivirana_varijabla naziv="DomainObject.Predmet.ProtuStrankaListFormatedOIB_1">
      <item>Hans-Kristian Batur, OIB 85632924700</item>
    </derivirana_varijabla>
  </DomainObject.Predmet.ProtuStrankaListFormatedOIB>
  <DomainObject.Predmet.ProtuStrankaListFormatedWithAdress>
    <izvorni_sadrzaj>
      <item>Hans-Kristian Batur, Galovac Ulica Ix 5, 23222 Galovac</item>
    </izvorni_sadrzaj>
    <derivirana_varijabla naziv="DomainObject.Predmet.ProtuStrankaListFormatedWithAdress_1">
      <item>Hans-Kristian Batur, Galovac Ulica Ix 5, 23222 Galovac</item>
    </derivirana_varijabla>
  </DomainObject.Predmet.ProtuStrankaListFormatedWithAdress>
  <DomainObject.Predmet.ProtuStrankaListFormatedWithAdressOIB>
    <izvorni_sadrzaj>
      <item>Hans-Kristian Batur, OIB 85632924700, Galovac Ulica Ix 5, 23222 Galovac</item>
    </izvorni_sadrzaj>
    <derivirana_varijabla naziv="DomainObject.Predmet.ProtuStrankaListFormatedWithAdressOIB_1">
      <item>Hans-Kristian Batur, OIB 85632924700, Galovac Ulica Ix 5, 23222 Galovac</item>
    </derivirana_varijabla>
  </DomainObject.Predmet.ProtuStrankaListFormatedWithAdressOIB>
  <DomainObject.Predmet.ProtuStrankaListNazivFormated>
    <izvorni_sadrzaj>
      <item>Hans-Kristian Batur</item>
    </izvorni_sadrzaj>
    <derivirana_varijabla naziv="DomainObject.Predmet.ProtuStrankaListNazivFormated_1">
      <item>Hans-Kristian Batur</item>
    </derivirana_varijabla>
  </DomainObject.Predmet.ProtuStrankaListNazivFormated>
  <DomainObject.Predmet.ProtuStrankaListNazivFormatedOIB>
    <izvorni_sadrzaj>
      <item>Hans-Kristian Batur, OIB 85632924700</item>
    </izvorni_sadrzaj>
    <derivirana_varijabla naziv="DomainObject.Predmet.ProtuStrankaListNazivFormatedOIB_1">
      <item>Hans-Kristian Batur, OIB 85632924700</item>
    </derivirana_varijabla>
  </DomainObject.Predmet.ProtuStrankaListNazivFormatedOIB>
  <DomainObject.Predmet.OstaliListFormated>
    <izvorni_sadrzaj>
      <item>Financijska agencija (FINA)</item>
      <item>Ministarstvo financija, Porezna uprava, Područni ured Zadar, Ispostava Benkovac</item>
    </izvorni_sadrzaj>
    <derivirana_varijabla naziv="DomainObject.Predmet.OstaliListFormated_1">
      <item>Financijska agencija (FINA)</item>
      <item>Ministarstvo financija, Porezna uprava, Područni ured Zadar, Ispostava Benkovac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Zadar, Ispostava Benkovac</item>
    </izvorni_sadrzaj>
    <derivirana_varijabla naziv="DomainObject.Predmet.OstaliListFormatedOIB_1">
      <item>Financijska agencija (FINA), OIB 85821130368</item>
      <item>Ministarstvo financija, Porezna uprava, Područni ured Zadar, Ispostava Benkovac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Zadar, Ispostava Benkovac, Ivana Meštrovića 9, 23420 Benkovac</item>
    </izvorni_sadrzaj>
    <derivirana_varijabla naziv="DomainObject.Predmet.OstaliListFormatedWithAdress_1">
      <item>Financijska agencija (FINA), Ulica grada Vukovara 70, 10000 Zagreb</item>
      <item>Ministarstvo financija, Porezna uprava, Područni ured Zadar, Ispostava Benkovac, Ivana Meštrovića 9, 23420 Benkovac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Zadar, Ispostava Benkovac, Ivana Meštrovića 9, 23420 Benkovac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Zadar, Ispostava Benkovac, Ivana Meštrovića 9, 23420 Benkovac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Zadar, Ispostava Benkovac</item>
    </izvorni_sadrzaj>
    <derivirana_varijabla naziv="DomainObject.Predmet.OstaliListNazivFormated_1">
      <item>Financijska agencija (FINA)</item>
      <item>Ministarstvo financija, Porezna uprava, Područni ured Zadar, Ispostava Benkovac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Zadar, Ispostava Benkovac</item>
    </izvorni_sadrzaj>
    <derivirana_varijabla naziv="DomainObject.Predmet.OstaliListNazivFormatedOIB_1">
      <item>Financijska agencija (FINA), OIB 85821130368</item>
      <item>Ministarstvo financija, Porezna uprava, Područni ured Zadar, Ispostava Benkovac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6, 17, 16</izvorni_sadrzaj>
    <derivirana_varijabla naziv="DomainObject.Predmet.ClanakZakona_1">6, 17, 16</derivirana_varijabla>
  </DomainObject.Predmet.ClanakZakona>
  <DomainObject.Predmet.ClanakZakonaFull>
    <izvorni_sadrzaj>članka 6., članka 17., članka 16. stavka 1.</izvorni_sadrzaj>
    <derivirana_varijabla naziv="DomainObject.Predmet.ClanakZakonaFull_1">članka 6., članka 17., članka 16.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2026.</izvorni_sadrzaj>
    <derivirana_varijabla naziv="DomainObject.Datum_1">29.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Hans-Kristian Batur</izvorni_sadrzaj>
    <derivirana_varijabla naziv="DomainObject.Predmet.ProtustrankaIDrugi_1">Hans-Kristian Batur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Hans-Kristian Batur, OIB 85632924700, Galovac Ulica Ix 5, 23222 Galovac</izvorni_sadrzaj>
    <derivirana_varijabla naziv="DomainObject.Predmet.ProtustrankaIDrugiAdressOIB_1">Hans-Kristian Batur, OIB 85632924700, Galovac Ulica Ix 5,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Hans-Kristian Batur</item>
      <item>Financijska agencija (FINA)</item>
      <item>Ministarstvo financija, Porezna uprava, Područni ured Zadar, Ispostava Benkovac</item>
    </izvorni_sadrzaj>
    <derivirana_varijabla naziv="DomainObject.Predmet.SudioniciListNaziv_1">
      <item>Hans-Kristian Batur</item>
      <item>Financijska agencija (FINA)</item>
      <item>Ministarstvo financija, Porezna uprava, Područni ured Zadar, Ispostava Benkovac</item>
    </derivirana_varijabla>
  </DomainObject.Predmet.SudioniciListNaziv>
  <DomainObject.Predmet.SudioniciListAdressOIB>
    <izvorni_sadrzaj>
      <item>Hans-Kristian Batur, OIB 85632924700, Galovac Ulica Ix 5,23222 Galovac</item>
      <item>Financijska agencija (FINA), OIB 85821130368, Ulica grada Vukovara 70,10000 Zagreb</item>
      <item>Ministarstvo financija, Porezna uprava, Područni ured Zadar, Ispostava Benkovac, Ivana Meštrovića 9,23420 Benkovac</item>
    </izvorni_sadrzaj>
    <derivirana_varijabla naziv="DomainObject.Predmet.SudioniciListAdressOIB_1">
      <item>Hans-Kristian Batur, OIB 85632924700, Galovac Ulica Ix 5,23222 Galovac</item>
      <item>Financijska agencija (FINA), OIB 85821130368, Ulica grada Vukovara 70,10000 Zagreb</item>
      <item>Ministarstvo financija, Porezna uprava, Područni ured Zadar, Ispostava Benkovac, Ivana Meštrovića 9,23420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20,00 EUR</izvorni_sadrzaj>
    <derivirana_varijabla naziv="DomainObject.Predmet.Pristojbe_1">trošak za novčana kazna u iznosu od 20,00 EUR</derivirana_varijabla>
  </DomainObject.Predmet.Pristojbe>
  <DomainObject.Predmet.PristojbeSudionikNazivOIB>
    <izvorni_sadrzaj>Hans-Kristian Batur, OIB 85632924700</izvorni_sadrzaj>
    <derivirana_varijabla naziv="DomainObject.Predmet.PristojbeSudionikNazivOIB_1">Hans-Kristian Batur, OIB 85632924700</derivirana_varijabla>
  </DomainObject.Predmet.PristojbeSudionikNazivOIB>
  <DomainObject.Predmet.PristojbePNB>
    <izvorni_sadrzaj>HR63 6068-48769-1063003121</izvorni_sadrzaj>
    <derivirana_varijabla naziv="DomainObject.Predmet.PristojbePNB_1">HR63 6068-48769-1063003121</derivirana_varijabla>
  </DomainObject.Predmet.PristojbePNB>
  <DomainObject.Predmet.PristojbeIznos>
    <izvorni_sadrzaj>20,00 EUR</izvorni_sadrzaj>
    <derivirana_varijabla naziv="DomainObject.Predmet.PristojbeIznos_1">20,00 EUR</derivirana_varijabla>
  </DomainObject.Predmet.PristojbeIznos>
  <DomainObject.Predmet.PristojbeOpisPlacanja>
    <izvorni_sadrzaj>Novčana kazna Pp-2150/2023, OS NZG.</izvorni_sadrzaj>
    <derivirana_varijabla naziv="DomainObject.Predmet.PristojbeOpisPlacanja_1">Novčana kazna Pp-2150/2023,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85632924700</item>
      <item>, OIB 85821130368</item>
      <item>, OIB null</item>
    </izvorni_sadrzaj>
    <derivirana_varijabla naziv="DomainObject.Predmet.SudioniciListNazivOIB_1">
      <item>, OIB 85632924700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studenog 2023.</izvorni_sadrzaj>
    <derivirana_varijabla naziv="DomainObject.PredzadnjaOdlukaIzPredmeta.DatumDonosenjaOdluke_1">16. studenog 2023.</derivirana_varijabla>
  </DomainObject.PredzadnjaOdlukaIzPredmeta.DatumDonosenjaOdluke>
  <DomainObject.PredzadnjaOdlukaIzPredmeta.Oznaka>
    <izvorni_sadrzaj>Pp Ikp-1865/2023-2</izvorni_sadrzaj>
    <derivirana_varijabla naziv="DomainObject.PredzadnjaOdlukaIzPredmeta.Oznaka_1">Pp Ikp-1865/2023-2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lipnja 2023.</izvorni_sadrzaj>
    <derivirana_varijabla naziv="DomainObject.Predmet.DatumPocetkaProcesa_1">3.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  <item>Zakon o osobnoj iskaznici</item>
    </izvorni_sadrzaj>
    <derivirana_varijabla naziv="DomainObject.ZakonPravilnikList_1">
      <item>Zakon o prekršajima protiv javnog reda i mira</item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Hans-Kristian Batur, Galovac Ulica Ix 5, 23222 Galovac</izvorni_sadrzaj>
    <derivirana_varijabla naziv="DomainObject.Predmet.OsudenikImePrezimeAdresa_1">Hans-Kristian Batur, Galovac Ulica Ix 5, 23222 Galovac</derivirana_varijabla>
  </DomainObject.Predmet.OsudenikImePrezimeAdresa>
  <DomainObject.Predmet.OsudenikImePrezimeOIBDatRodenja>
    <izvorni_sadrzaj>Hans-Kristian Batur, OIB 85632924700, rođen-a 10.02.1992.</izvorni_sadrzaj>
    <derivirana_varijabla naziv="DomainObject.Predmet.OsudenikImePrezimeOIBDatRodenja_1">Hans-Kristian Batur, OIB 85632924700, rođen-a 10.02.1992.</derivirana_varijabla>
  </DomainObject.Predmet.OsudenikImePrezimeOIBDatRodenja>
  <DomainObject.IkpPredmet.OdlukaRjesenjeIshodisni>
    <izvorni_sadrzaj>Pp-2150/2023-4 donesena 03.06.2023.</izvorni_sadrzaj>
    <derivirana_varijabla naziv="DomainObject.IkpPredmet.OdlukaRjesenjeIshodisni_1">Pp-2150/2023-4 donesena 03.06.2023.</derivirana_varijabla>
  </DomainObject.IkpPredmet.OdlukaRjesenjeIshodisni>
  <DomainObject.IkpPredmet.NovcanaObaveza.PreostaliIznos>
    <izvorni_sadrzaj>20,00 EUR</izvorni_sadrzaj>
    <derivirana_varijabla naziv="DomainObject.IkpPredmet.NovcanaObaveza.PreostaliIznos_1">20,00 EUR</derivirana_varijabla>
  </DomainObject.IkpPredmet.NovcanaObaveza.PreostaliIznos>
  <DomainObject.IkpPredmet.NovcanaObaveza.PNB>
    <izvorni_sadrzaj>HR63 6068-48769-1063003121</izvorni_sadrzaj>
    <derivirana_varijabla naziv="DomainObject.IkpPredmet.NovcanaObaveza.PNB_1">HR63 6068-48769-1063003121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27.06.2023.</izvorni_sadrzaj>
    <derivirana_varijabla naziv="DomainObject.IkpPredmet.IshodisnaOdlukaDatumPravomocnosti_1">27.06.2023.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28.07.2023.</izvorni_sadrzaj>
    <derivirana_varijabla naziv="DomainObject.IkpPredmet.IshodisnaOdlukaDatumIzvrsnosti_1">28.07.2023.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287</properties:Words>
  <properties:Characters>1535</properties:Characters>
  <properties:Lines>62</properties:Lines>
  <properties:Paragraphs>24</properties:Paragraphs>
  <properties:TotalTime>1321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2026-06-29T12:40:00Z</dcterms:modified>
  <cp:revision>354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batur 1865.docx)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